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BYGGE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Baldwin Freville, junior(q.v.).</w:t>
      </w: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2-131)</w:t>
      </w: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F3B9D" w:rsidRDefault="005F3B9D" w:rsidP="005F3B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DD5B8A" w:rsidRPr="005F3B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B9D" w:rsidRDefault="005F3B9D" w:rsidP="00564E3C">
      <w:pPr>
        <w:spacing w:after="0" w:line="240" w:lineRule="auto"/>
      </w:pPr>
      <w:r>
        <w:separator/>
      </w:r>
    </w:p>
  </w:endnote>
  <w:endnote w:type="continuationSeparator" w:id="0">
    <w:p w:rsidR="005F3B9D" w:rsidRDefault="005F3B9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3B9D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B9D" w:rsidRDefault="005F3B9D" w:rsidP="00564E3C">
      <w:pPr>
        <w:spacing w:after="0" w:line="240" w:lineRule="auto"/>
      </w:pPr>
      <w:r>
        <w:separator/>
      </w:r>
    </w:p>
  </w:footnote>
  <w:footnote w:type="continuationSeparator" w:id="0">
    <w:p w:rsidR="005F3B9D" w:rsidRDefault="005F3B9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9D"/>
    <w:rsid w:val="00372DC6"/>
    <w:rsid w:val="00564E3C"/>
    <w:rsid w:val="005F3B9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63582"/>
  <w15:chartTrackingRefBased/>
  <w15:docId w15:val="{57570647-55B6-4404-AB9C-8887B178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F3B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2015-12-06T16:47:00Z</dcterms:created>
  <dcterms:modified xsi:type="dcterms:W3CDTF">2015-12-06T16:47:00Z</dcterms:modified>
</cp:coreProperties>
</file>